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3F4D7" w14:textId="77777777" w:rsidR="000F2762" w:rsidRPr="000F2762" w:rsidRDefault="000F2762" w:rsidP="000F2762">
      <w:pPr>
        <w:pStyle w:val="NoSpacing"/>
        <w:jc w:val="both"/>
        <w:rPr>
          <w:rStyle w:val="Hyperlink"/>
          <w:u w:val="none"/>
        </w:rPr>
      </w:pPr>
      <w:r>
        <w:rPr>
          <w:color w:val="000000"/>
          <w:u w:val="single"/>
        </w:rPr>
        <w:t>Richard FORTHYNGHAM</w:t>
      </w:r>
      <w:r>
        <w:rPr>
          <w:color w:val="000000"/>
        </w:rPr>
        <w:t xml:space="preserve">       </w:t>
      </w:r>
      <w:bookmarkStart w:id="0" w:name="_GoBack"/>
      <w:r w:rsidRPr="000F2762">
        <w:rPr>
          <w:rStyle w:val="Hyperlink"/>
          <w:u w:val="none"/>
        </w:rPr>
        <w:t>(fl.1415)</w:t>
      </w:r>
    </w:p>
    <w:p w14:paraId="0334BA5F" w14:textId="77777777" w:rsidR="000F2762" w:rsidRPr="000F2762" w:rsidRDefault="000F2762" w:rsidP="000F2762">
      <w:pPr>
        <w:pStyle w:val="NoSpacing"/>
        <w:jc w:val="both"/>
        <w:rPr>
          <w:color w:val="000000"/>
        </w:rPr>
      </w:pPr>
      <w:r w:rsidRPr="000F2762">
        <w:rPr>
          <w:rStyle w:val="Hyperlink"/>
          <w:u w:val="none"/>
        </w:rPr>
        <w:t>Archer.</w:t>
      </w:r>
    </w:p>
    <w:bookmarkEnd w:id="0"/>
    <w:p w14:paraId="18DE6EF5" w14:textId="77777777" w:rsidR="000F2762" w:rsidRDefault="000F2762" w:rsidP="000F2762">
      <w:pPr>
        <w:pStyle w:val="NoSpacing"/>
        <w:jc w:val="both"/>
        <w:rPr>
          <w:color w:val="000000"/>
        </w:rPr>
      </w:pPr>
    </w:p>
    <w:p w14:paraId="2853796F" w14:textId="77777777" w:rsidR="000F2762" w:rsidRDefault="000F2762" w:rsidP="000F2762">
      <w:pPr>
        <w:pStyle w:val="NoSpacing"/>
        <w:jc w:val="both"/>
        <w:rPr>
          <w:color w:val="000000"/>
        </w:rPr>
      </w:pPr>
    </w:p>
    <w:p w14:paraId="25666C4B" w14:textId="77777777" w:rsidR="000F2762" w:rsidRDefault="000F2762" w:rsidP="000F2762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65555255" w14:textId="77777777" w:rsidR="000F2762" w:rsidRDefault="000F2762" w:rsidP="000F2762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154485F6" w14:textId="77777777" w:rsidR="000F2762" w:rsidRDefault="000F2762" w:rsidP="000F2762">
      <w:pPr>
        <w:pStyle w:val="NoSpacing"/>
        <w:jc w:val="both"/>
        <w:rPr>
          <w:color w:val="000000"/>
        </w:rPr>
      </w:pPr>
    </w:p>
    <w:p w14:paraId="00D3E43F" w14:textId="77777777" w:rsidR="000F2762" w:rsidRDefault="000F2762" w:rsidP="000F2762">
      <w:pPr>
        <w:pStyle w:val="NoSpacing"/>
        <w:jc w:val="both"/>
        <w:rPr>
          <w:color w:val="000000"/>
        </w:rPr>
      </w:pPr>
    </w:p>
    <w:p w14:paraId="5BE7E900" w14:textId="77777777" w:rsidR="000F2762" w:rsidRPr="00783FEC" w:rsidRDefault="000F2762" w:rsidP="000F2762">
      <w:pPr>
        <w:pStyle w:val="NoSpacing"/>
        <w:jc w:val="both"/>
        <w:rPr>
          <w:color w:val="000000"/>
        </w:rPr>
      </w:pPr>
      <w:r>
        <w:rPr>
          <w:color w:val="000000"/>
        </w:rPr>
        <w:t>19 December 2019</w:t>
      </w:r>
    </w:p>
    <w:p w14:paraId="13DFBA3B" w14:textId="77777777" w:rsidR="006B2F86" w:rsidRPr="00E71FC3" w:rsidRDefault="000F2762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DE1BD" w14:textId="77777777" w:rsidR="000F2762" w:rsidRDefault="000F2762" w:rsidP="00E71FC3">
      <w:pPr>
        <w:spacing w:after="0" w:line="240" w:lineRule="auto"/>
      </w:pPr>
      <w:r>
        <w:separator/>
      </w:r>
    </w:p>
  </w:endnote>
  <w:endnote w:type="continuationSeparator" w:id="0">
    <w:p w14:paraId="41E2CFC3" w14:textId="77777777" w:rsidR="000F2762" w:rsidRDefault="000F27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B0EB6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F82EBF" w14:textId="77777777" w:rsidR="000F2762" w:rsidRDefault="000F2762" w:rsidP="00E71FC3">
      <w:pPr>
        <w:spacing w:after="0" w:line="240" w:lineRule="auto"/>
      </w:pPr>
      <w:r>
        <w:separator/>
      </w:r>
    </w:p>
  </w:footnote>
  <w:footnote w:type="continuationSeparator" w:id="0">
    <w:p w14:paraId="3248B6CB" w14:textId="77777777" w:rsidR="000F2762" w:rsidRDefault="000F27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762"/>
    <w:rsid w:val="000F2762"/>
    <w:rsid w:val="001A7C09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EF110E"/>
  <w15:chartTrackingRefBased/>
  <w15:docId w15:val="{88DE078D-D91A-4DD1-A487-5CE805105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0F276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2020-01-28T20:53:00Z</dcterms:created>
  <dcterms:modified xsi:type="dcterms:W3CDTF">2020-01-28T20:54:00Z</dcterms:modified>
</cp:coreProperties>
</file>